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C1C4ED" w14:textId="77777777" w:rsidR="00132CDD" w:rsidRDefault="00132CDD" w:rsidP="00132CD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FRENSSHE, junior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fl.1477)</w:t>
      </w:r>
    </w:p>
    <w:p w14:paraId="52AC6BCC" w14:textId="77777777" w:rsidR="00132CDD" w:rsidRDefault="00132CDD" w:rsidP="00132CD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Bridgewater, Somerset. Tailor.</w:t>
      </w:r>
    </w:p>
    <w:p w14:paraId="3BB057B0" w14:textId="77777777" w:rsidR="00132CDD" w:rsidRDefault="00132CDD" w:rsidP="00132CD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720C7F6" w14:textId="77777777" w:rsidR="00132CDD" w:rsidRDefault="00132CDD" w:rsidP="00132CD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FA41E14" w14:textId="77777777" w:rsidR="00132CDD" w:rsidRDefault="00132CDD" w:rsidP="00132CD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1477</w:t>
      </w:r>
      <w:r>
        <w:rPr>
          <w:rFonts w:ascii="Times New Roman" w:hAnsi="Times New Roman" w:cs="Times New Roman"/>
          <w:sz w:val="24"/>
          <w:szCs w:val="24"/>
        </w:rPr>
        <w:tab/>
        <w:t>He occurs in the Plea Rolls.</w:t>
      </w:r>
    </w:p>
    <w:p w14:paraId="1622CCE5" w14:textId="77777777" w:rsidR="00132CDD" w:rsidRDefault="00132CDD" w:rsidP="00132CD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807383">
          <w:rPr>
            <w:rStyle w:val="Hyperlink"/>
            <w:rFonts w:ascii="Times New Roman" w:hAnsi="Times New Roman" w:cs="Times New Roman"/>
            <w:sz w:val="24"/>
            <w:szCs w:val="24"/>
          </w:rPr>
          <w:t>https://waalt.uh.edu/index.php/CP40/861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14:paraId="501B28AF" w14:textId="77777777" w:rsidR="00132CDD" w:rsidRDefault="00132CDD" w:rsidP="00132CD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CF4A3F5" w14:textId="77777777" w:rsidR="00132CDD" w:rsidRDefault="00132CDD" w:rsidP="00132CD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042B471" w14:textId="77777777" w:rsidR="00132CDD" w:rsidRDefault="00132CDD" w:rsidP="00132CD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 January 2022</w:t>
      </w:r>
    </w:p>
    <w:p w14:paraId="6A154D8E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7CD11D" w14:textId="77777777" w:rsidR="00132CDD" w:rsidRDefault="00132CDD" w:rsidP="009139A6">
      <w:r>
        <w:separator/>
      </w:r>
    </w:p>
  </w:endnote>
  <w:endnote w:type="continuationSeparator" w:id="0">
    <w:p w14:paraId="58E21737" w14:textId="77777777" w:rsidR="00132CDD" w:rsidRDefault="00132CD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EA495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34B296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684A3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4D2A76" w14:textId="77777777" w:rsidR="00132CDD" w:rsidRDefault="00132CDD" w:rsidP="009139A6">
      <w:r>
        <w:separator/>
      </w:r>
    </w:p>
  </w:footnote>
  <w:footnote w:type="continuationSeparator" w:id="0">
    <w:p w14:paraId="44104A0F" w14:textId="77777777" w:rsidR="00132CDD" w:rsidRDefault="00132CD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822B2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69974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3F5F6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2CDD"/>
    <w:rsid w:val="000666E0"/>
    <w:rsid w:val="00132CDD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914794"/>
  <w15:chartTrackingRefBased/>
  <w15:docId w15:val="{E4B87F08-F642-4A27-B75D-727BE060A7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132CD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861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34</Words>
  <Characters>194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2022-01-16T21:10:00Z</dcterms:created>
  <dcterms:modified xsi:type="dcterms:W3CDTF">2022-01-16T21:10:00Z</dcterms:modified>
</cp:coreProperties>
</file>